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BADESLEY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of the late Sir Gilbert Talbot(q.v.).</w:t>
      </w: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21-315)</w:t>
      </w: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B1F9C" w:rsidRDefault="009B1F9C" w:rsidP="009B1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6B2F86" w:rsidRPr="009B1F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F9C" w:rsidRDefault="009B1F9C" w:rsidP="00E71FC3">
      <w:pPr>
        <w:spacing w:after="0" w:line="240" w:lineRule="auto"/>
      </w:pPr>
      <w:r>
        <w:separator/>
      </w:r>
    </w:p>
  </w:endnote>
  <w:endnote w:type="continuationSeparator" w:id="0">
    <w:p w:rsidR="009B1F9C" w:rsidRDefault="009B1F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F9C" w:rsidRDefault="009B1F9C" w:rsidP="00E71FC3">
      <w:pPr>
        <w:spacing w:after="0" w:line="240" w:lineRule="auto"/>
      </w:pPr>
      <w:r>
        <w:separator/>
      </w:r>
    </w:p>
  </w:footnote>
  <w:footnote w:type="continuationSeparator" w:id="0">
    <w:p w:rsidR="009B1F9C" w:rsidRDefault="009B1F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F9C"/>
    <w:rsid w:val="009B1F9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01682"/>
  <w15:chartTrackingRefBased/>
  <w15:docId w15:val="{E4541E33-6A6E-42D0-963A-D48DF616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8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2016-03-25T22:19:00Z</dcterms:created>
  <dcterms:modified xsi:type="dcterms:W3CDTF">2016-03-25T22:19:00Z</dcterms:modified>
</cp:coreProperties>
</file>